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829" w:rsidRDefault="00F72829" w:rsidP="00F72829">
      <w:pPr>
        <w:ind w:left="1440" w:hanging="1440"/>
      </w:pPr>
      <w:r>
        <w:rPr>
          <w:u w:val="single"/>
        </w:rPr>
        <w:t>Richard AMORY</w:t>
      </w:r>
      <w:r>
        <w:t xml:space="preserve">         (fl.1408)</w:t>
      </w:r>
    </w:p>
    <w:p w:rsidR="00F72829" w:rsidRDefault="00F72829" w:rsidP="00F72829">
      <w:pPr>
        <w:ind w:left="1440" w:hanging="1440"/>
      </w:pPr>
      <w:r>
        <w:t>of Thorpe next Barkeby, Leicestershire.</w:t>
      </w:r>
    </w:p>
    <w:p w:rsidR="00F72829" w:rsidRDefault="00F72829" w:rsidP="00F72829">
      <w:pPr>
        <w:ind w:left="1440" w:hanging="1440"/>
      </w:pPr>
    </w:p>
    <w:p w:rsidR="00F72829" w:rsidRDefault="00F72829" w:rsidP="00F72829">
      <w:pPr>
        <w:ind w:left="1440" w:hanging="1440"/>
      </w:pPr>
    </w:p>
    <w:p w:rsidR="00F72829" w:rsidRDefault="00F72829" w:rsidP="00F72829">
      <w:pPr>
        <w:ind w:left="1440" w:hanging="1440"/>
      </w:pPr>
      <w:r>
        <w:t>Son:  John(q.v.).</w:t>
      </w:r>
    </w:p>
    <w:p w:rsidR="00F72829" w:rsidRDefault="00F72829" w:rsidP="00F72829">
      <w:pPr>
        <w:ind w:left="1440" w:hanging="1440"/>
      </w:pPr>
      <w:r>
        <w:t>(</w:t>
      </w:r>
      <w:r>
        <w:rPr>
          <w:u w:val="single"/>
        </w:rPr>
        <w:t>www.british-history.ac.uk/report.asp?compid = 64213)</w:t>
      </w:r>
    </w:p>
    <w:p w:rsidR="00F72829" w:rsidRDefault="00F72829" w:rsidP="00F72829">
      <w:pPr>
        <w:ind w:left="1440" w:hanging="1440"/>
      </w:pPr>
    </w:p>
    <w:p w:rsidR="00F72829" w:rsidRDefault="00F72829" w:rsidP="00F72829">
      <w:pPr>
        <w:ind w:left="1440" w:hanging="1440"/>
      </w:pPr>
    </w:p>
    <w:p w:rsidR="00F72829" w:rsidRDefault="00F72829" w:rsidP="00F72829">
      <w:pPr>
        <w:ind w:left="1440" w:hanging="1440"/>
      </w:pPr>
      <w:r>
        <w:t xml:space="preserve">  9 May1408</w:t>
      </w:r>
      <w:r>
        <w:tab/>
        <w:t>He granted John a messuage and lands in Thorpe and in Hamilton. (ibid.)</w:t>
      </w:r>
    </w:p>
    <w:p w:rsidR="00F72829" w:rsidRDefault="00F72829" w:rsidP="00F72829">
      <w:pPr>
        <w:ind w:left="1440" w:hanging="1440"/>
      </w:pPr>
    </w:p>
    <w:p w:rsidR="00F72829" w:rsidRDefault="00F72829" w:rsidP="00F72829">
      <w:pPr>
        <w:ind w:left="1440" w:hanging="1440"/>
      </w:pPr>
    </w:p>
    <w:p w:rsidR="00F72829" w:rsidRDefault="00F72829" w:rsidP="00F72829">
      <w:pPr>
        <w:ind w:left="1440" w:hanging="1440"/>
      </w:pPr>
      <w:r>
        <w:t>28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829" w:rsidRDefault="00F72829" w:rsidP="00564E3C">
      <w:r>
        <w:separator/>
      </w:r>
    </w:p>
  </w:endnote>
  <w:endnote w:type="continuationSeparator" w:id="0">
    <w:p w:rsidR="00F72829" w:rsidRDefault="00F72829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72829">
      <w:rPr>
        <w:rFonts w:ascii="Times New Roman" w:hAnsi="Times New Roman" w:cs="Times New Roman"/>
        <w:noProof/>
        <w:sz w:val="24"/>
        <w:szCs w:val="24"/>
      </w:rPr>
      <w:t>26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829" w:rsidRDefault="00F72829" w:rsidP="00564E3C">
      <w:r>
        <w:separator/>
      </w:r>
    </w:p>
  </w:footnote>
  <w:footnote w:type="continuationSeparator" w:id="0">
    <w:p w:rsidR="00F72829" w:rsidRDefault="00F72829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829"/>
    <w:rsid w:val="00372DC6"/>
    <w:rsid w:val="00564E3C"/>
    <w:rsid w:val="0064591D"/>
    <w:rsid w:val="00DD5B8A"/>
    <w:rsid w:val="00EB41B8"/>
    <w:rsid w:val="00F14DE1"/>
    <w:rsid w:val="00F7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39B5AC-3E07-42C7-BB70-CE29E8C24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82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2015-10-26T22:34:00Z</dcterms:created>
  <dcterms:modified xsi:type="dcterms:W3CDTF">2015-10-26T22:35:00Z</dcterms:modified>
</cp:coreProperties>
</file>